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95386" w14:textId="6B4B6032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22CAA">
        <w:rPr>
          <w:b/>
          <w:noProof/>
          <w:sz w:val="24"/>
        </w:rPr>
        <w:t>5</w:t>
      </w:r>
      <w:r w:rsidR="009077D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3672">
        <w:rPr>
          <w:b/>
          <w:noProof/>
          <w:sz w:val="28"/>
        </w:rPr>
        <w:t>S5-</w:t>
      </w:r>
      <w:r w:rsidR="00CB6C94" w:rsidRPr="009B3672">
        <w:rPr>
          <w:b/>
          <w:noProof/>
          <w:sz w:val="28"/>
        </w:rPr>
        <w:t>24</w:t>
      </w:r>
      <w:r w:rsidR="00CB6C94">
        <w:rPr>
          <w:b/>
          <w:noProof/>
          <w:sz w:val="28"/>
        </w:rPr>
        <w:t>7169</w:t>
      </w:r>
    </w:p>
    <w:p w14:paraId="57E5F5BF" w14:textId="2AEFE286" w:rsidR="00F223E3" w:rsidRDefault="009077D2" w:rsidP="00F223E3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45318D">
        <w:rPr>
          <w:sz w:val="24"/>
        </w:rPr>
        <w:t>,</w:t>
      </w:r>
      <w:r w:rsidR="009B0711">
        <w:rPr>
          <w:sz w:val="24"/>
        </w:rPr>
        <w:t xml:space="preserve"> </w:t>
      </w:r>
      <w:r>
        <w:rPr>
          <w:sz w:val="24"/>
        </w:rPr>
        <w:t>USA</w:t>
      </w:r>
      <w:r w:rsidR="00F223E3">
        <w:rPr>
          <w:sz w:val="24"/>
        </w:rPr>
        <w:t xml:space="preserve">, </w:t>
      </w:r>
      <w:r w:rsidR="00022CAA">
        <w:rPr>
          <w:sz w:val="24"/>
        </w:rPr>
        <w:t>1</w:t>
      </w:r>
      <w:r>
        <w:rPr>
          <w:sz w:val="24"/>
        </w:rPr>
        <w:t>8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2</w:t>
      </w:r>
      <w:r w:rsidR="00F223E3">
        <w:rPr>
          <w:sz w:val="24"/>
        </w:rPr>
        <w:t xml:space="preserve"> </w:t>
      </w:r>
      <w:r>
        <w:rPr>
          <w:sz w:val="24"/>
        </w:rPr>
        <w:t>November</w:t>
      </w:r>
      <w:r w:rsidR="0045318D">
        <w:rPr>
          <w:sz w:val="24"/>
        </w:rPr>
        <w:t xml:space="preserve"> </w:t>
      </w:r>
      <w:r w:rsidR="007D41B1">
        <w:rPr>
          <w:sz w:val="24"/>
        </w:rPr>
        <w:t>202</w:t>
      </w:r>
      <w:r w:rsidR="00022CAA">
        <w:rPr>
          <w:sz w:val="24"/>
        </w:rPr>
        <w:t>4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452DE40D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</w:t>
      </w:r>
      <w:r w:rsidR="009077D2">
        <w:rPr>
          <w:rFonts w:cs="Arial"/>
          <w:bCs/>
          <w:color w:val="000000"/>
          <w:sz w:val="22"/>
        </w:rPr>
        <w:t>6</w:t>
      </w:r>
      <w:r w:rsidRPr="009B1C5C">
        <w:rPr>
          <w:rFonts w:cs="Arial"/>
          <w:bCs/>
          <w:color w:val="000000"/>
          <w:sz w:val="22"/>
        </w:rPr>
        <w:tab/>
      </w:r>
      <w:proofErr w:type="spellStart"/>
      <w:r w:rsidRPr="009B1C5C">
        <w:rPr>
          <w:rFonts w:cs="Arial"/>
          <w:bCs/>
          <w:color w:val="000000"/>
          <w:sz w:val="22"/>
        </w:rPr>
        <w:t>Tdoc</w:t>
      </w:r>
      <w:proofErr w:type="spellEnd"/>
      <w:r w:rsidRPr="009B1C5C">
        <w:rPr>
          <w:rFonts w:cs="Arial"/>
          <w:bCs/>
          <w:color w:val="000000"/>
          <w:sz w:val="22"/>
        </w:rPr>
        <w:t xml:space="preserve"> &lt;</w:t>
      </w:r>
      <w:proofErr w:type="spellStart"/>
      <w:r w:rsidRPr="009B1C5C">
        <w:rPr>
          <w:rFonts w:cs="Arial"/>
          <w:bCs/>
          <w:color w:val="000000"/>
          <w:sz w:val="22"/>
        </w:rPr>
        <w:t>DocNumber</w:t>
      </w:r>
      <w:proofErr w:type="spellEnd"/>
      <w:r w:rsidRPr="009B1C5C">
        <w:rPr>
          <w:rFonts w:cs="Arial"/>
          <w:bCs/>
          <w:color w:val="000000"/>
          <w:sz w:val="22"/>
        </w:rPr>
        <w:t>&gt;</w:t>
      </w:r>
    </w:p>
    <w:p w14:paraId="466ECAD9" w14:textId="1E7546B4" w:rsidR="000F7ECB" w:rsidRDefault="009077D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</w:t>
      </w:r>
      <w:r w:rsidR="009B3672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9B3672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</w:t>
      </w:r>
      <w:r w:rsidR="009B3672" w:rsidRPr="00E137FA">
        <w:rPr>
          <w:rFonts w:cs="Arial"/>
          <w:bCs/>
          <w:sz w:val="22"/>
        </w:rPr>
        <w:t>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7D7D8E47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022CAA">
        <w:rPr>
          <w:rFonts w:ascii="Arial" w:hAnsi="Arial" w:cs="Arial"/>
          <w:b/>
        </w:rPr>
        <w:t>880</w:t>
      </w:r>
      <w:r w:rsidR="00222D66" w:rsidRPr="007D41B1">
        <w:rPr>
          <w:rFonts w:ascii="Arial" w:hAnsi="Arial" w:cs="Arial"/>
          <w:b/>
        </w:rPr>
        <w:t xml:space="preserve">, Version </w:t>
      </w:r>
      <w:r w:rsidR="009077D2">
        <w:rPr>
          <w:rFonts w:ascii="Arial" w:hAnsi="Arial" w:cs="Arial"/>
          <w:b/>
        </w:rPr>
        <w:t>2</w:t>
      </w:r>
      <w:r w:rsidR="007D41B1" w:rsidRPr="007D41B1">
        <w:rPr>
          <w:rFonts w:ascii="Arial" w:hAnsi="Arial" w:cs="Arial"/>
          <w:b/>
        </w:rPr>
        <w:t>.0</w:t>
      </w:r>
      <w:r w:rsidR="00151A48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28A56476" w:rsidR="002B09A1" w:rsidRPr="00D770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Source:</w:t>
      </w:r>
      <w:r w:rsidRPr="00D77026">
        <w:rPr>
          <w:rFonts w:ascii="Arial" w:hAnsi="Arial" w:cs="Arial"/>
          <w:b/>
          <w:lang w:val="en-US"/>
        </w:rPr>
        <w:tab/>
      </w:r>
      <w:r w:rsidR="009B3672" w:rsidRPr="00D77026">
        <w:rPr>
          <w:rFonts w:ascii="Arial" w:hAnsi="Arial" w:cs="Arial"/>
          <w:b/>
          <w:lang w:val="en-US"/>
        </w:rPr>
        <w:t>SA WG5</w:t>
      </w:r>
      <w:r w:rsidR="00201520" w:rsidRPr="00D77026">
        <w:rPr>
          <w:rFonts w:ascii="Arial" w:hAnsi="Arial" w:cs="Arial"/>
          <w:b/>
          <w:lang w:val="en-US"/>
        </w:rPr>
        <w:br/>
      </w:r>
    </w:p>
    <w:p w14:paraId="2D151239" w14:textId="51CE869C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Document for:</w:t>
      </w:r>
      <w:r w:rsidRPr="00D77026">
        <w:rPr>
          <w:rFonts w:ascii="Arial" w:hAnsi="Arial" w:cs="Arial"/>
          <w:b/>
          <w:lang w:val="en-US"/>
        </w:rPr>
        <w:tab/>
      </w:r>
      <w:r w:rsidR="009077D2" w:rsidRPr="00D77026">
        <w:rPr>
          <w:rFonts w:ascii="Arial" w:hAnsi="Arial" w:cs="Arial"/>
          <w:b/>
          <w:lang w:val="en-US"/>
        </w:rPr>
        <w:t>Approval</w:t>
      </w:r>
    </w:p>
    <w:p w14:paraId="1C68E4A8" w14:textId="77777777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D770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93281" w14:textId="201DE0B2" w:rsidR="00BE26E4" w:rsidRPr="004D3578" w:rsidRDefault="00BE26E4" w:rsidP="00BE26E4">
      <w:r w:rsidRPr="004D3578">
        <w:t>Th</w:t>
      </w:r>
      <w:r w:rsidR="00CE385C">
        <w:t>is</w:t>
      </w:r>
      <w:r w:rsidRPr="004D3578">
        <w:t xml:space="preserve"> </w:t>
      </w:r>
      <w:r w:rsidR="006B1B20">
        <w:t>technical report</w:t>
      </w:r>
      <w:r w:rsidRPr="004D3578">
        <w:t xml:space="preserve"> </w:t>
      </w:r>
      <w:r w:rsidRPr="005F39D6">
        <w:t xml:space="preserve">investigates the opportunities for defining new </w:t>
      </w:r>
      <w:r>
        <w:t xml:space="preserve">energy related information, new Energy Consumption (EC) KPIs, new </w:t>
      </w:r>
      <w:r w:rsidRPr="005F39D6">
        <w:t xml:space="preserve">Energy Efficiency (EE) KPIs and new Energy Saving (ES) solutions for 5G. It identifies </w:t>
      </w:r>
      <w:r w:rsidRPr="005F39D6">
        <w:t xml:space="preserve">and documents </w:t>
      </w:r>
      <w:r>
        <w:t>use cases</w:t>
      </w:r>
      <w:r w:rsidRPr="005F39D6">
        <w:t xml:space="preserve"> </w:t>
      </w:r>
      <w:r>
        <w:t xml:space="preserve">and requirements </w:t>
      </w:r>
      <w:r w:rsidRPr="005F39D6">
        <w:t>related</w:t>
      </w:r>
      <w:bookmarkStart w:id="1" w:name="_GoBack"/>
      <w:bookmarkEnd w:id="1"/>
      <w:r w:rsidRPr="005F39D6">
        <w:t xml:space="preserve"> to </w:t>
      </w:r>
      <w:r>
        <w:t>energy related information (e.g. carbon emission, renewable energy factor),</w:t>
      </w:r>
      <w:r w:rsidRPr="005F39D6">
        <w:t xml:space="preserve"> </w:t>
      </w:r>
      <w:r>
        <w:t xml:space="preserve">energy consumption, </w:t>
      </w:r>
      <w:r w:rsidRPr="005F39D6">
        <w:t>energy efficiency and energy saving</w:t>
      </w:r>
      <w:r>
        <w:t>. It</w:t>
      </w:r>
      <w:r w:rsidRPr="005F39D6">
        <w:t xml:space="preserve"> documents and </w:t>
      </w:r>
      <w:r w:rsidRPr="005F39D6">
        <w:t>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</w:pPr>
    </w:p>
    <w:p w14:paraId="568D363B" w14:textId="38FCE7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9B3672">
        <w:rPr>
          <w:b/>
          <w:sz w:val="24"/>
          <w:szCs w:val="24"/>
        </w:rPr>
        <w:t xml:space="preserve"> #104:</w:t>
      </w:r>
      <w:r w:rsidR="00B33FC2">
        <w:t xml:space="preserve"> </w:t>
      </w:r>
    </w:p>
    <w:p w14:paraId="026666BB" w14:textId="5591D0AD" w:rsidR="0045428D" w:rsidRDefault="009077D2" w:rsidP="00B33FC2">
      <w:r>
        <w:t>All use cases have now requirement(s), potential solution(s), analysis of potential solution(s), conclusion and recommendation for the normative work</w:t>
      </w:r>
      <w:r w:rsidR="00B33FC2">
        <w:t xml:space="preserve">. </w:t>
      </w:r>
    </w:p>
    <w:p w14:paraId="060165B5" w14:textId="77777777" w:rsidR="00393AE9" w:rsidRPr="00B33FC2" w:rsidRDefault="00393AE9" w:rsidP="00B33FC2"/>
    <w:p w14:paraId="2D7FB9A0" w14:textId="6FE9BA3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BE26E4">
        <w:rPr>
          <w:b/>
          <w:sz w:val="24"/>
        </w:rPr>
        <w:t xml:space="preserve"> </w:t>
      </w:r>
    </w:p>
    <w:p w14:paraId="65D4A224" w14:textId="0017A2CC" w:rsidR="0054712A" w:rsidRDefault="009077D2" w:rsidP="009077D2">
      <w:pPr>
        <w:tabs>
          <w:tab w:val="left" w:pos="3119"/>
        </w:tabs>
        <w:rPr>
          <w:color w:val="0000FF"/>
          <w:sz w:val="24"/>
        </w:rPr>
      </w:pPr>
      <w:r>
        <w:t>None.</w:t>
      </w:r>
      <w:r>
        <w:rPr>
          <w:color w:val="0000FF"/>
          <w:sz w:val="24"/>
        </w:rPr>
        <w:t xml:space="preserve"> </w:t>
      </w:r>
    </w:p>
    <w:p w14:paraId="25CD0F41" w14:textId="77777777" w:rsidR="009077D2" w:rsidRDefault="009077D2" w:rsidP="009077D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80BE" w14:textId="77777777" w:rsidR="00C01066" w:rsidRDefault="00C01066" w:rsidP="007D41B1">
      <w:pPr>
        <w:spacing w:after="0"/>
      </w:pPr>
      <w:r>
        <w:separator/>
      </w:r>
    </w:p>
  </w:endnote>
  <w:endnote w:type="continuationSeparator" w:id="0">
    <w:p w14:paraId="1145DBB3" w14:textId="77777777" w:rsidR="00C01066" w:rsidRDefault="00C01066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0B896" w14:textId="77777777" w:rsidR="00C01066" w:rsidRDefault="00C01066" w:rsidP="007D41B1">
      <w:pPr>
        <w:spacing w:after="0"/>
      </w:pPr>
      <w:r>
        <w:separator/>
      </w:r>
    </w:p>
  </w:footnote>
  <w:footnote w:type="continuationSeparator" w:id="0">
    <w:p w14:paraId="648CE097" w14:textId="77777777" w:rsidR="00C01066" w:rsidRDefault="00C01066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51A48"/>
    <w:rsid w:val="0017511D"/>
    <w:rsid w:val="001768BA"/>
    <w:rsid w:val="001970B4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77368"/>
    <w:rsid w:val="00384E9F"/>
    <w:rsid w:val="003874F2"/>
    <w:rsid w:val="00393AE9"/>
    <w:rsid w:val="00397034"/>
    <w:rsid w:val="003B472D"/>
    <w:rsid w:val="003E5191"/>
    <w:rsid w:val="004434FE"/>
    <w:rsid w:val="0045318D"/>
    <w:rsid w:val="0045428D"/>
    <w:rsid w:val="0047776C"/>
    <w:rsid w:val="00487684"/>
    <w:rsid w:val="004C56B4"/>
    <w:rsid w:val="004D67BB"/>
    <w:rsid w:val="004F39C0"/>
    <w:rsid w:val="00500078"/>
    <w:rsid w:val="005131CF"/>
    <w:rsid w:val="005207A6"/>
    <w:rsid w:val="00536BBD"/>
    <w:rsid w:val="0054712A"/>
    <w:rsid w:val="00555AF2"/>
    <w:rsid w:val="00564CE6"/>
    <w:rsid w:val="00567C87"/>
    <w:rsid w:val="005F10CC"/>
    <w:rsid w:val="00607EC1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077D2"/>
    <w:rsid w:val="00935E1F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AF23ED"/>
    <w:rsid w:val="00B01C52"/>
    <w:rsid w:val="00B03A93"/>
    <w:rsid w:val="00B33FC2"/>
    <w:rsid w:val="00B42C24"/>
    <w:rsid w:val="00B439F6"/>
    <w:rsid w:val="00B66C65"/>
    <w:rsid w:val="00B862C2"/>
    <w:rsid w:val="00B8637D"/>
    <w:rsid w:val="00B97929"/>
    <w:rsid w:val="00BA3554"/>
    <w:rsid w:val="00BE26E4"/>
    <w:rsid w:val="00BE5651"/>
    <w:rsid w:val="00BF0958"/>
    <w:rsid w:val="00C01066"/>
    <w:rsid w:val="00C037B9"/>
    <w:rsid w:val="00C175E8"/>
    <w:rsid w:val="00C311E5"/>
    <w:rsid w:val="00C70A20"/>
    <w:rsid w:val="00C71D45"/>
    <w:rsid w:val="00C73D3B"/>
    <w:rsid w:val="00CA075C"/>
    <w:rsid w:val="00CB243C"/>
    <w:rsid w:val="00CB6C94"/>
    <w:rsid w:val="00CB775B"/>
    <w:rsid w:val="00CC358C"/>
    <w:rsid w:val="00CE385C"/>
    <w:rsid w:val="00CF6DE2"/>
    <w:rsid w:val="00D01332"/>
    <w:rsid w:val="00D45010"/>
    <w:rsid w:val="00D7617F"/>
    <w:rsid w:val="00D77026"/>
    <w:rsid w:val="00D859EB"/>
    <w:rsid w:val="00D87D62"/>
    <w:rsid w:val="00DA3B9A"/>
    <w:rsid w:val="00DC278D"/>
    <w:rsid w:val="00DD3EBC"/>
    <w:rsid w:val="00DD7AC2"/>
    <w:rsid w:val="00E07743"/>
    <w:rsid w:val="00E656C6"/>
    <w:rsid w:val="00E85581"/>
    <w:rsid w:val="00EB3ED7"/>
    <w:rsid w:val="00EB746A"/>
    <w:rsid w:val="00EE54EB"/>
    <w:rsid w:val="00F20EB7"/>
    <w:rsid w:val="00F223E3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JMC-11-21</cp:lastModifiedBy>
  <cp:revision>4</cp:revision>
  <dcterms:created xsi:type="dcterms:W3CDTF">2024-11-21T21:49:00Z</dcterms:created>
  <dcterms:modified xsi:type="dcterms:W3CDTF">2024-11-21T23:16:00Z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1730898385</vt:lpwstr>
  </property>
</Properties>
</file>